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2E" w:rsidRDefault="00B71D2E" w:rsidP="00F7774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ADI-SOYADI:</w:t>
      </w:r>
    </w:p>
    <w:p w:rsidR="00B71D2E" w:rsidRDefault="00B71D2E" w:rsidP="00F7774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NUMARASI:</w:t>
      </w:r>
    </w:p>
    <w:p w:rsidR="00B71D2E" w:rsidRDefault="00B71D2E" w:rsidP="00F7774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PUAN:</w:t>
      </w:r>
    </w:p>
    <w:p w:rsidR="00B71D2E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  <w:u w:val="single"/>
        </w:rPr>
      </w:pPr>
      <w:r w:rsidRPr="002C6197">
        <w:rPr>
          <w:rFonts w:ascii="Arial" w:hAnsi="Arial" w:cs="Arial"/>
          <w:b/>
          <w:sz w:val="22"/>
          <w:szCs w:val="22"/>
          <w:u w:val="single"/>
        </w:rPr>
        <w:t>A. Aşağıdaki boşlukları uygun kavramlarla doldurunuz.  (  20 puan )</w:t>
      </w: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C6197">
        <w:rPr>
          <w:rFonts w:ascii="Verdana" w:hAnsi="Verdana" w:cs="Tahoma"/>
          <w:color w:val="000000"/>
          <w:sz w:val="22"/>
          <w:szCs w:val="22"/>
        </w:rPr>
        <w:t xml:space="preserve">Kemikleri birbirlerine bağlayan yapılara  </w:t>
      </w:r>
      <w:r w:rsidRPr="002C6197">
        <w:rPr>
          <w:rFonts w:ascii="Verdana" w:hAnsi="Verdana" w:cs="Tahoma"/>
          <w:b/>
          <w:color w:val="FF0000"/>
          <w:sz w:val="22"/>
          <w:szCs w:val="22"/>
        </w:rPr>
        <w:t xml:space="preserve">eklem </w:t>
      </w:r>
      <w:r w:rsidRPr="002C6197">
        <w:rPr>
          <w:rFonts w:ascii="Verdana" w:hAnsi="Verdana" w:cs="Tahoma"/>
          <w:color w:val="000000"/>
          <w:sz w:val="22"/>
          <w:szCs w:val="22"/>
        </w:rPr>
        <w:t xml:space="preserve"> adı verilir.</w:t>
      </w:r>
    </w:p>
    <w:p w:rsidR="00B71D2E" w:rsidRPr="002C6197" w:rsidRDefault="00B71D2E" w:rsidP="00F7774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 xml:space="preserve">Kaslarımız   </w:t>
      </w:r>
      <w:r w:rsidRPr="002C6197">
        <w:rPr>
          <w:rFonts w:ascii="Arial" w:hAnsi="Arial" w:cs="Arial"/>
          <w:b/>
          <w:color w:val="FF0000"/>
          <w:sz w:val="22"/>
          <w:szCs w:val="22"/>
        </w:rPr>
        <w:t xml:space="preserve">lifli   </w:t>
      </w:r>
      <w:r w:rsidRPr="002C6197">
        <w:rPr>
          <w:rFonts w:ascii="Arial" w:hAnsi="Arial" w:cs="Arial"/>
          <w:sz w:val="22"/>
          <w:szCs w:val="22"/>
        </w:rPr>
        <w:t xml:space="preserve"> bir yapıya sahiptir.</w:t>
      </w:r>
    </w:p>
    <w:p w:rsidR="00B71D2E" w:rsidRPr="002C6197" w:rsidRDefault="00B71D2E" w:rsidP="00F7774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b/>
          <w:color w:val="FF0000"/>
          <w:sz w:val="22"/>
          <w:szCs w:val="22"/>
        </w:rPr>
        <w:t xml:space="preserve">Akciğerler </w:t>
      </w:r>
      <w:r w:rsidRPr="002C6197">
        <w:rPr>
          <w:rFonts w:ascii="Arial" w:hAnsi="Arial" w:cs="Arial"/>
          <w:sz w:val="22"/>
          <w:szCs w:val="22"/>
        </w:rPr>
        <w:t xml:space="preserve">  solunum sisteminin temel organıdır.</w:t>
      </w:r>
    </w:p>
    <w:p w:rsidR="00B71D2E" w:rsidRPr="002C6197" w:rsidRDefault="00B71D2E" w:rsidP="00F7774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b/>
          <w:color w:val="FF0000"/>
          <w:sz w:val="22"/>
          <w:szCs w:val="22"/>
        </w:rPr>
        <w:t>Kalp</w:t>
      </w:r>
      <w:r w:rsidRPr="002C6197">
        <w:rPr>
          <w:rFonts w:ascii="Arial" w:hAnsi="Arial" w:cs="Arial"/>
          <w:sz w:val="22"/>
          <w:szCs w:val="22"/>
        </w:rPr>
        <w:t xml:space="preserve">  vücudumuza kan pompalar.</w:t>
      </w:r>
    </w:p>
    <w:p w:rsidR="00B71D2E" w:rsidRPr="002C6197" w:rsidRDefault="00B71D2E" w:rsidP="00F7774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 xml:space="preserve">Kanın dolaşımı sırasında damarların iç yüzüne yaptığı itme kuvvetine  </w:t>
      </w:r>
      <w:r w:rsidRPr="002C6197">
        <w:rPr>
          <w:rFonts w:ascii="Arial" w:hAnsi="Arial" w:cs="Arial"/>
          <w:b/>
          <w:color w:val="FF0000"/>
          <w:sz w:val="22"/>
          <w:szCs w:val="22"/>
        </w:rPr>
        <w:t xml:space="preserve"> nabız</w:t>
      </w:r>
      <w:r w:rsidRPr="002C6197">
        <w:rPr>
          <w:rFonts w:ascii="Arial" w:hAnsi="Arial" w:cs="Arial"/>
          <w:sz w:val="22"/>
          <w:szCs w:val="22"/>
        </w:rPr>
        <w:t xml:space="preserve">  denir.</w:t>
      </w: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  <w:u w:val="single"/>
        </w:rPr>
      </w:pPr>
      <w:r w:rsidRPr="002C6197">
        <w:rPr>
          <w:rFonts w:ascii="Arial" w:hAnsi="Arial" w:cs="Arial"/>
          <w:b/>
          <w:sz w:val="22"/>
          <w:szCs w:val="22"/>
          <w:u w:val="single"/>
        </w:rPr>
        <w:t xml:space="preserve">B. Aşağıda verilen cümleler doğru ise başına ( D ) , yanlış ise başına ( Y ) harfi koyunuz. ( 10 puan ) </w:t>
      </w: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>(…</w:t>
      </w:r>
      <w:r w:rsidRPr="002C6197">
        <w:rPr>
          <w:rFonts w:ascii="Arial" w:hAnsi="Arial" w:cs="Arial"/>
          <w:b/>
          <w:color w:val="FF0000"/>
          <w:sz w:val="22"/>
          <w:szCs w:val="22"/>
        </w:rPr>
        <w:t>D</w:t>
      </w:r>
      <w:r w:rsidRPr="002C6197">
        <w:rPr>
          <w:rFonts w:ascii="Arial" w:hAnsi="Arial" w:cs="Arial"/>
          <w:sz w:val="22"/>
          <w:szCs w:val="22"/>
        </w:rPr>
        <w:t>…)     Göğüs kafesi kalp ve akciğerlerimizi korur.</w:t>
      </w:r>
    </w:p>
    <w:p w:rsidR="00B71D2E" w:rsidRPr="002C6197" w:rsidRDefault="00B71D2E" w:rsidP="00F7774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>(…</w:t>
      </w:r>
      <w:r w:rsidRPr="002C6197">
        <w:rPr>
          <w:rFonts w:ascii="Arial" w:hAnsi="Arial" w:cs="Arial"/>
          <w:b/>
          <w:color w:val="FF0000"/>
          <w:sz w:val="22"/>
          <w:szCs w:val="22"/>
        </w:rPr>
        <w:t>Y</w:t>
      </w:r>
      <w:r w:rsidRPr="002C6197">
        <w:rPr>
          <w:rFonts w:ascii="Arial" w:hAnsi="Arial" w:cs="Arial"/>
          <w:sz w:val="22"/>
          <w:szCs w:val="22"/>
        </w:rPr>
        <w:t>…)     Egzersiz yaparken nabız sayısı azalır.</w:t>
      </w:r>
    </w:p>
    <w:p w:rsidR="00B71D2E" w:rsidRPr="002C6197" w:rsidRDefault="00B71D2E" w:rsidP="00F7774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>(…</w:t>
      </w:r>
      <w:r w:rsidRPr="002C6197">
        <w:rPr>
          <w:rFonts w:ascii="Arial" w:hAnsi="Arial" w:cs="Arial"/>
          <w:b/>
          <w:color w:val="FF0000"/>
          <w:sz w:val="22"/>
          <w:szCs w:val="22"/>
        </w:rPr>
        <w:t>Y</w:t>
      </w:r>
      <w:r w:rsidRPr="002C6197">
        <w:rPr>
          <w:rFonts w:ascii="Arial" w:hAnsi="Arial" w:cs="Arial"/>
          <w:sz w:val="22"/>
          <w:szCs w:val="22"/>
        </w:rPr>
        <w:t>…)     Kafatası kemiği yuvarlak kemikler grubuna girer.</w:t>
      </w:r>
    </w:p>
    <w:p w:rsidR="00B71D2E" w:rsidRPr="002C6197" w:rsidRDefault="00B71D2E" w:rsidP="00F7774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>(…</w:t>
      </w:r>
      <w:r w:rsidRPr="002C6197">
        <w:rPr>
          <w:rFonts w:ascii="Arial" w:hAnsi="Arial" w:cs="Arial"/>
          <w:b/>
          <w:color w:val="FF0000"/>
          <w:sz w:val="22"/>
          <w:szCs w:val="22"/>
        </w:rPr>
        <w:t>D</w:t>
      </w:r>
      <w:r w:rsidRPr="002C6197">
        <w:rPr>
          <w:rFonts w:ascii="Arial" w:hAnsi="Arial" w:cs="Arial"/>
          <w:sz w:val="22"/>
          <w:szCs w:val="22"/>
        </w:rPr>
        <w:t>…)     İrili ufaklı kemiklerin birbirlerine bağlanmaları ile oluşan sert yapıya iskelet denir.</w:t>
      </w:r>
    </w:p>
    <w:p w:rsidR="00B71D2E" w:rsidRPr="002C6197" w:rsidRDefault="00B71D2E" w:rsidP="00F7774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>(…</w:t>
      </w:r>
      <w:r w:rsidRPr="002C6197">
        <w:rPr>
          <w:rFonts w:ascii="Arial" w:hAnsi="Arial" w:cs="Arial"/>
          <w:b/>
          <w:color w:val="FF0000"/>
          <w:sz w:val="22"/>
          <w:szCs w:val="22"/>
        </w:rPr>
        <w:t>Y</w:t>
      </w:r>
      <w:r w:rsidRPr="002C6197">
        <w:rPr>
          <w:rFonts w:ascii="Arial" w:hAnsi="Arial" w:cs="Arial"/>
          <w:sz w:val="22"/>
          <w:szCs w:val="22"/>
        </w:rPr>
        <w:t xml:space="preserve">…)     Soluk alırken havadan karbondioksit alır, oksijen veririz. </w:t>
      </w:r>
    </w:p>
    <w:p w:rsidR="00B71D2E" w:rsidRPr="002C6197" w:rsidRDefault="00B71D2E" w:rsidP="00F7774E">
      <w:pPr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  <w:u w:val="single"/>
        </w:rPr>
      </w:pPr>
      <w:r w:rsidRPr="002C6197">
        <w:rPr>
          <w:rFonts w:ascii="Arial" w:hAnsi="Arial" w:cs="Arial"/>
          <w:b/>
          <w:sz w:val="22"/>
          <w:szCs w:val="22"/>
          <w:u w:val="single"/>
        </w:rPr>
        <w:t>C. Aşağıdaki soruları dikkatlice okuyup doğru olan şıkkı yuvarlak içine alınız.   ( 20 puan )</w:t>
      </w: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1pt;margin-top:.6pt;width:130.45pt;height:103.9pt;z-index:251657728;mso-wrap-style:none" stroked="f">
            <v:textbox style="mso-next-textbox:#_x0000_s1026;mso-fit-shape-to-text:t">
              <w:txbxContent>
                <w:p w:rsidR="00B71D2E" w:rsidRDefault="00B71D2E" w:rsidP="00F7774E">
                  <w:r w:rsidRPr="006218B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2" o:spid="_x0000_i1026" type="#_x0000_t75" alt="egzersiz" style="width:114.75pt;height:95.25pt;visibility:visible">
                        <v:imagedata r:id="rId5" o:title="" grayscale="t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-9pt;margin-top:.6pt;width:297pt;height:117pt;z-index:251658752" stroked="f">
            <v:textbox style="mso-next-textbox:#_x0000_s1027">
              <w:txbxContent>
                <w:p w:rsidR="00B71D2E" w:rsidRPr="00B62CC4" w:rsidRDefault="00B71D2E" w:rsidP="00F7774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b/>
                    </w:rPr>
                  </w:pPr>
                  <w:r w:rsidRPr="00B62CC4">
                    <w:rPr>
                      <w:rFonts w:ascii="Arial" w:hAnsi="Arial" w:cs="Arial"/>
                      <w:b/>
                    </w:rPr>
                    <w:t>Egzersiz yapan birinin soluk alışverişi hızlanır.Bunun nedeni aşağıdakilerden hangisidir?</w:t>
                  </w:r>
                </w:p>
                <w:p w:rsidR="00B71D2E" w:rsidRDefault="00B71D2E" w:rsidP="00F7774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</w:t>
                  </w:r>
                  <w:r w:rsidRPr="005F4033">
                    <w:rPr>
                      <w:rFonts w:ascii="Arial" w:hAnsi="Arial" w:cs="Arial"/>
                      <w:b/>
                      <w:color w:val="FF0000"/>
                    </w:rPr>
                    <w:t>A)</w:t>
                  </w:r>
                  <w:r w:rsidRPr="00A1347D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A1347D">
                    <w:rPr>
                      <w:rFonts w:ascii="Arial" w:hAnsi="Arial" w:cs="Arial"/>
                    </w:rPr>
                    <w:t>Daha fazla oksijene gereksinim duyulması</w:t>
                  </w:r>
                </w:p>
                <w:p w:rsidR="00B71D2E" w:rsidRDefault="00B71D2E" w:rsidP="00F7774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</w:t>
                  </w:r>
                  <w:r w:rsidRPr="00B62CC4">
                    <w:rPr>
                      <w:rFonts w:ascii="Arial" w:hAnsi="Arial" w:cs="Arial"/>
                      <w:b/>
                    </w:rPr>
                    <w:t>B)</w:t>
                  </w:r>
                  <w:r w:rsidRPr="00A1347D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A1347D">
                    <w:rPr>
                      <w:rFonts w:ascii="Arial" w:hAnsi="Arial" w:cs="Arial"/>
                    </w:rPr>
                    <w:t>Daha fazla ter atılması</w:t>
                  </w:r>
                </w:p>
                <w:p w:rsidR="00B71D2E" w:rsidRDefault="00B71D2E" w:rsidP="00F7774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</w:t>
                  </w:r>
                  <w:r w:rsidRPr="00B62CC4">
                    <w:rPr>
                      <w:rFonts w:ascii="Arial" w:hAnsi="Arial" w:cs="Arial"/>
                      <w:b/>
                    </w:rPr>
                    <w:t>C)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A1347D">
                    <w:rPr>
                      <w:rFonts w:ascii="Arial" w:hAnsi="Arial" w:cs="Arial"/>
                    </w:rPr>
                    <w:t>Akciğerlerin esnek olması</w:t>
                  </w:r>
                </w:p>
                <w:p w:rsidR="00B71D2E" w:rsidRDefault="00B71D2E" w:rsidP="00F7774E">
                  <w:r>
                    <w:rPr>
                      <w:rFonts w:ascii="Arial" w:hAnsi="Arial" w:cs="Arial"/>
                      <w:b/>
                    </w:rPr>
                    <w:t xml:space="preserve">       </w:t>
                  </w:r>
                  <w:r w:rsidRPr="00B62CC4">
                    <w:rPr>
                      <w:rFonts w:ascii="Arial" w:hAnsi="Arial" w:cs="Arial"/>
                      <w:b/>
                    </w:rPr>
                    <w:t>D)</w:t>
                  </w:r>
                  <w:r w:rsidRPr="00A1347D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A1347D">
                    <w:rPr>
                      <w:rFonts w:ascii="Arial" w:hAnsi="Arial" w:cs="Arial"/>
                    </w:rPr>
                    <w:t>Diyaframın daha fazla çalışması</w:t>
                  </w:r>
                </w:p>
              </w:txbxContent>
            </v:textbox>
            <w10:wrap type="square"/>
          </v:shape>
        </w:pict>
      </w: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shape id="_x0000_s1028" type="#_x0000_t202" style="position:absolute;margin-left:-9pt;margin-top:11.3pt;width:324pt;height:103.2pt;z-index:251656704" filled="f" stroked="f">
            <v:textbox style="mso-next-textbox:#_x0000_s1028">
              <w:txbxContent>
                <w:p w:rsidR="00B71D2E" w:rsidRPr="00B62CC4" w:rsidRDefault="00B71D2E" w:rsidP="00F7774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b/>
                    </w:rPr>
                  </w:pPr>
                  <w:r w:rsidRPr="00B62CC4">
                    <w:rPr>
                      <w:rFonts w:ascii="Arial" w:hAnsi="Arial" w:cs="Arial"/>
                      <w:b/>
                    </w:rPr>
                    <w:t>Yandaki fotoğrafta gördüğünüz,</w:t>
                  </w:r>
                </w:p>
                <w:p w:rsidR="00B71D2E" w:rsidRDefault="00B71D2E" w:rsidP="00F7774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</w:t>
                  </w:r>
                  <w:r w:rsidRPr="00B62CC4">
                    <w:rPr>
                      <w:rFonts w:ascii="Arial" w:hAnsi="Arial" w:cs="Arial"/>
                      <w:b/>
                    </w:rPr>
                    <w:t>kalbimizin sesini dinlememizi sağlayan aletin</w:t>
                  </w:r>
                  <w:r w:rsidRPr="00630C41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</w:p>
                <w:p w:rsidR="00B71D2E" w:rsidRPr="00B62CC4" w:rsidRDefault="00B71D2E" w:rsidP="00F7774E">
                  <w:pPr>
                    <w:tabs>
                      <w:tab w:val="left" w:pos="540"/>
                    </w:tabs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</w:t>
                  </w:r>
                  <w:r w:rsidRPr="00B62CC4">
                    <w:rPr>
                      <w:rFonts w:ascii="Arial" w:hAnsi="Arial" w:cs="Arial"/>
                      <w:b/>
                    </w:rPr>
                    <w:t>adı nedir?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B62CC4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</w:p>
                <w:p w:rsidR="00B71D2E" w:rsidRDefault="00B71D2E" w:rsidP="00F7774E">
                  <w:pPr>
                    <w:ind w:left="360"/>
                    <w:rPr>
                      <w:rFonts w:ascii="Arial" w:hAnsi="Arial" w:cs="Arial"/>
                    </w:rPr>
                  </w:pPr>
                  <w:r w:rsidRPr="00B62CC4">
                    <w:rPr>
                      <w:rFonts w:ascii="Arial" w:hAnsi="Arial" w:cs="Arial"/>
                      <w:b/>
                    </w:rPr>
                    <w:t xml:space="preserve"> A)</w:t>
                  </w:r>
                  <w:r w:rsidRPr="00A1347D">
                    <w:rPr>
                      <w:rFonts w:ascii="Arial" w:hAnsi="Arial" w:cs="Arial"/>
                    </w:rPr>
                    <w:t xml:space="preserve">  Teleskop</w:t>
                  </w:r>
                  <w:r w:rsidRPr="00A1347D">
                    <w:rPr>
                      <w:rFonts w:ascii="Arial" w:hAnsi="Arial" w:cs="Arial"/>
                    </w:rPr>
                    <w:tab/>
                  </w:r>
                  <w:r w:rsidRPr="00A1347D">
                    <w:rPr>
                      <w:rFonts w:ascii="Arial" w:hAnsi="Arial" w:cs="Arial"/>
                    </w:rPr>
                    <w:tab/>
                  </w:r>
                  <w:r w:rsidRPr="00A1347D">
                    <w:rPr>
                      <w:rFonts w:ascii="Arial" w:hAnsi="Arial" w:cs="Arial"/>
                    </w:rPr>
                    <w:tab/>
                  </w:r>
                </w:p>
                <w:p w:rsidR="00B71D2E" w:rsidRDefault="00B71D2E" w:rsidP="00F7774E">
                  <w:pPr>
                    <w:ind w:left="3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  <w:r w:rsidRPr="00B62CC4">
                    <w:rPr>
                      <w:rFonts w:ascii="Arial" w:hAnsi="Arial" w:cs="Arial"/>
                      <w:b/>
                    </w:rPr>
                    <w:t>B)</w:t>
                  </w:r>
                  <w:r w:rsidRPr="00A1347D">
                    <w:rPr>
                      <w:rFonts w:ascii="Arial" w:hAnsi="Arial" w:cs="Arial"/>
                    </w:rPr>
                    <w:t xml:space="preserve">  Mikroskop </w:t>
                  </w:r>
                  <w:r w:rsidRPr="00A1347D">
                    <w:rPr>
                      <w:rFonts w:ascii="Arial" w:hAnsi="Arial" w:cs="Arial"/>
                    </w:rPr>
                    <w:tab/>
                    <w:t xml:space="preserve">   </w:t>
                  </w:r>
                </w:p>
                <w:p w:rsidR="00B71D2E" w:rsidRDefault="00B71D2E" w:rsidP="00F7774E">
                  <w:pPr>
                    <w:ind w:left="36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  <w:r w:rsidRPr="00B62CC4">
                    <w:rPr>
                      <w:rFonts w:ascii="Arial" w:hAnsi="Arial" w:cs="Arial"/>
                      <w:b/>
                    </w:rPr>
                    <w:t>C)</w:t>
                  </w:r>
                  <w:r w:rsidRPr="00A1347D">
                    <w:rPr>
                      <w:rFonts w:ascii="Arial" w:hAnsi="Arial" w:cs="Arial"/>
                    </w:rPr>
                    <w:t xml:space="preserve">  </w:t>
                  </w:r>
                  <w:r>
                    <w:rPr>
                      <w:rFonts w:ascii="Arial" w:hAnsi="Arial" w:cs="Arial"/>
                    </w:rPr>
                    <w:t>Periskop</w:t>
                  </w:r>
                  <w:r w:rsidRPr="00A1347D">
                    <w:rPr>
                      <w:rFonts w:ascii="Arial" w:hAnsi="Arial" w:cs="Arial"/>
                    </w:rPr>
                    <w:tab/>
                  </w:r>
                  <w:r w:rsidRPr="00A1347D">
                    <w:rPr>
                      <w:rFonts w:ascii="Arial" w:hAnsi="Arial" w:cs="Arial"/>
                    </w:rPr>
                    <w:tab/>
                  </w:r>
                </w:p>
                <w:p w:rsidR="00B71D2E" w:rsidRPr="00A1347D" w:rsidRDefault="00B71D2E" w:rsidP="00F7774E">
                  <w:pPr>
                    <w:ind w:left="36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5F4033">
                    <w:rPr>
                      <w:rFonts w:ascii="Arial" w:hAnsi="Arial" w:cs="Arial"/>
                      <w:b/>
                      <w:color w:val="FF0000"/>
                    </w:rPr>
                    <w:t>D)</w:t>
                  </w:r>
                  <w:r w:rsidRPr="00A1347D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A1347D">
                    <w:rPr>
                      <w:rFonts w:ascii="Arial" w:hAnsi="Arial" w:cs="Arial"/>
                    </w:rPr>
                    <w:t xml:space="preserve">Stetoskop </w:t>
                  </w:r>
                </w:p>
                <w:p w:rsidR="00B71D2E" w:rsidRDefault="00B71D2E" w:rsidP="00F7774E"/>
              </w:txbxContent>
            </v:textbox>
            <w10:wrap type="square"/>
          </v:shape>
        </w:pict>
      </w:r>
    </w:p>
    <w:p w:rsidR="00B71D2E" w:rsidRPr="002C6197" w:rsidRDefault="00B71D2E" w:rsidP="00F7774E">
      <w:pPr>
        <w:ind w:left="360"/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1E591C">
        <w:rPr>
          <w:rFonts w:ascii="Arial" w:hAnsi="Arial" w:cs="Arial"/>
          <w:b/>
          <w:noProof/>
          <w:sz w:val="22"/>
          <w:szCs w:val="22"/>
        </w:rPr>
        <w:pict>
          <v:shape id="Resim 1" o:spid="_x0000_i1027" type="#_x0000_t75" alt="stetoskop-2" style="width:65.25pt;height:100.5pt;visibility:visible">
            <v:imagedata r:id="rId6" o:title="" grayscale="t"/>
          </v:shape>
        </w:pict>
      </w:r>
      <w:r w:rsidRPr="001E591C">
        <w:rPr>
          <w:rFonts w:ascii="Arial" w:hAnsi="Arial" w:cs="Arial"/>
          <w:b/>
          <w:noProof/>
          <w:sz w:val="22"/>
          <w:szCs w:val="22"/>
        </w:rPr>
        <w:pict>
          <v:shape id="Resim 2" o:spid="_x0000_i1028" type="#_x0000_t75" alt="stetoskop" style="width:88.5pt;height:113.25pt;visibility:visible">
            <v:imagedata r:id="rId7" o:title=""/>
          </v:shape>
        </w:pict>
      </w:r>
      <w:r w:rsidRPr="002C619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71D2E" w:rsidRPr="002C6197" w:rsidRDefault="00B71D2E" w:rsidP="00F7774E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C6197">
        <w:rPr>
          <w:rFonts w:ascii="Arial" w:hAnsi="Arial" w:cs="Arial"/>
          <w:b/>
          <w:sz w:val="22"/>
          <w:szCs w:val="22"/>
        </w:rPr>
        <w:t>Aşağıdaki olaylardan hangisinde soluk alıp verme ve nabız hızımız artmaz?</w:t>
      </w:r>
    </w:p>
    <w:p w:rsidR="00B71D2E" w:rsidRPr="002C6197" w:rsidRDefault="00B71D2E" w:rsidP="00F7774E">
      <w:pPr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 xml:space="preserve">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3" o:spid="_x0000_i1029" type="#_x0000_t75" alt="uyuyan-bebek" style="width:90.75pt;height:63pt;visibility:visible">
            <v:imagedata r:id="rId8" o:title="" grayscale="t"/>
          </v:shape>
        </w:pict>
      </w:r>
      <w:r w:rsidRPr="002C6197">
        <w:rPr>
          <w:rFonts w:ascii="Arial" w:hAnsi="Arial" w:cs="Arial"/>
          <w:sz w:val="22"/>
          <w:szCs w:val="22"/>
        </w:rPr>
        <w:t xml:space="preserve"> 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4" o:spid="_x0000_i1030" type="#_x0000_t75" alt="azra akın" style="width:54.75pt;height:80.25pt;visibility:visible">
            <v:imagedata r:id="rId9" o:title="" grayscale="t"/>
          </v:shape>
        </w:pict>
      </w:r>
      <w:r w:rsidRPr="002C6197">
        <w:rPr>
          <w:rFonts w:ascii="Arial" w:hAnsi="Arial" w:cs="Arial"/>
          <w:sz w:val="22"/>
          <w:szCs w:val="22"/>
        </w:rPr>
        <w:t xml:space="preserve">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5" o:spid="_x0000_i1031" type="#_x0000_t75" alt="Yuzme_02" style="width:97.5pt;height:72.75pt;visibility:visible">
            <v:imagedata r:id="rId10" o:title="" grayscale="t"/>
          </v:shape>
        </w:pict>
      </w:r>
      <w:r w:rsidRPr="002C6197">
        <w:rPr>
          <w:rFonts w:ascii="Arial" w:hAnsi="Arial" w:cs="Arial"/>
          <w:sz w:val="22"/>
          <w:szCs w:val="22"/>
        </w:rPr>
        <w:t xml:space="preserve">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6" o:spid="_x0000_i1032" type="#_x0000_t75" alt="yuruyus" style="width:61.5pt;height:78pt;visibility:visible">
            <v:imagedata r:id="rId11" o:title="" grayscale="t"/>
          </v:shape>
        </w:pict>
      </w:r>
      <w:r w:rsidRPr="002C6197">
        <w:rPr>
          <w:rFonts w:ascii="Arial" w:hAnsi="Arial" w:cs="Arial"/>
          <w:bCs/>
          <w:sz w:val="22"/>
          <w:szCs w:val="22"/>
        </w:rPr>
        <w:t xml:space="preserve">            </w:t>
      </w:r>
    </w:p>
    <w:p w:rsidR="00B71D2E" w:rsidRPr="002C6197" w:rsidRDefault="00B71D2E" w:rsidP="00F7774E">
      <w:pPr>
        <w:tabs>
          <w:tab w:val="left" w:pos="4545"/>
          <w:tab w:val="left" w:pos="9315"/>
        </w:tabs>
        <w:rPr>
          <w:rFonts w:ascii="Arial" w:hAnsi="Arial" w:cs="Arial"/>
          <w:bCs/>
          <w:sz w:val="22"/>
          <w:szCs w:val="22"/>
        </w:rPr>
      </w:pPr>
      <w:r w:rsidRPr="002C6197">
        <w:rPr>
          <w:rFonts w:ascii="Arial" w:hAnsi="Arial" w:cs="Arial"/>
          <w:bCs/>
          <w:sz w:val="22"/>
          <w:szCs w:val="22"/>
        </w:rPr>
        <w:t xml:space="preserve">      </w:t>
      </w:r>
    </w:p>
    <w:p w:rsidR="00B71D2E" w:rsidRPr="002C6197" w:rsidRDefault="00B71D2E" w:rsidP="00F7774E">
      <w:pPr>
        <w:tabs>
          <w:tab w:val="left" w:pos="4545"/>
          <w:tab w:val="left" w:pos="9315"/>
        </w:tabs>
        <w:rPr>
          <w:rFonts w:ascii="Arial" w:hAnsi="Arial" w:cs="Arial"/>
          <w:bCs/>
          <w:sz w:val="22"/>
          <w:szCs w:val="22"/>
        </w:rPr>
      </w:pPr>
      <w:r w:rsidRPr="002C6197">
        <w:rPr>
          <w:rFonts w:ascii="Arial" w:hAnsi="Arial" w:cs="Arial"/>
          <w:bCs/>
          <w:sz w:val="22"/>
          <w:szCs w:val="22"/>
        </w:rPr>
        <w:t xml:space="preserve">     </w:t>
      </w:r>
      <w:r w:rsidRPr="002C61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C6197">
        <w:rPr>
          <w:rFonts w:ascii="Arial" w:hAnsi="Arial" w:cs="Arial"/>
          <w:b/>
          <w:bCs/>
          <w:color w:val="FF0000"/>
          <w:sz w:val="22"/>
          <w:szCs w:val="22"/>
        </w:rPr>
        <w:t>A )</w:t>
      </w:r>
      <w:r w:rsidRPr="002C6197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2C6197">
        <w:rPr>
          <w:rFonts w:ascii="Arial" w:hAnsi="Arial" w:cs="Arial"/>
          <w:bCs/>
          <w:sz w:val="22"/>
          <w:szCs w:val="22"/>
        </w:rPr>
        <w:t xml:space="preserve">Uyurken                   </w:t>
      </w:r>
      <w:r w:rsidRPr="002C6197">
        <w:rPr>
          <w:rFonts w:ascii="Arial" w:hAnsi="Arial" w:cs="Arial"/>
          <w:b/>
          <w:bCs/>
          <w:sz w:val="22"/>
          <w:szCs w:val="22"/>
        </w:rPr>
        <w:t>B )</w:t>
      </w:r>
      <w:r w:rsidRPr="002C6197">
        <w:rPr>
          <w:rFonts w:ascii="Arial" w:hAnsi="Arial" w:cs="Arial"/>
          <w:bCs/>
          <w:sz w:val="22"/>
          <w:szCs w:val="22"/>
        </w:rPr>
        <w:t xml:space="preserve">  Heyecanlanırken            </w:t>
      </w:r>
      <w:r w:rsidRPr="002C6197">
        <w:rPr>
          <w:rFonts w:ascii="Arial" w:hAnsi="Arial" w:cs="Arial"/>
          <w:b/>
          <w:bCs/>
          <w:sz w:val="22"/>
          <w:szCs w:val="22"/>
        </w:rPr>
        <w:t>C )</w:t>
      </w:r>
      <w:r w:rsidRPr="002C6197">
        <w:rPr>
          <w:rFonts w:ascii="Arial" w:hAnsi="Arial" w:cs="Arial"/>
          <w:bCs/>
          <w:sz w:val="22"/>
          <w:szCs w:val="22"/>
        </w:rPr>
        <w:t xml:space="preserve">  Yüzerken                  </w:t>
      </w:r>
      <w:r w:rsidRPr="002C6197">
        <w:rPr>
          <w:rFonts w:ascii="Arial" w:hAnsi="Arial" w:cs="Arial"/>
          <w:b/>
          <w:bCs/>
          <w:sz w:val="22"/>
          <w:szCs w:val="22"/>
        </w:rPr>
        <w:t xml:space="preserve">D ) </w:t>
      </w:r>
      <w:r w:rsidRPr="002C6197">
        <w:rPr>
          <w:rFonts w:ascii="Arial" w:hAnsi="Arial" w:cs="Arial"/>
          <w:bCs/>
          <w:sz w:val="22"/>
          <w:szCs w:val="22"/>
        </w:rPr>
        <w:t>Yürürken</w:t>
      </w:r>
    </w:p>
    <w:p w:rsidR="00B71D2E" w:rsidRPr="002C6197" w:rsidRDefault="00B71D2E" w:rsidP="00F7774E">
      <w:pPr>
        <w:rPr>
          <w:rFonts w:ascii="Arial" w:hAnsi="Arial" w:cs="Arial"/>
          <w:bCs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Cs/>
          <w:sz w:val="22"/>
          <w:szCs w:val="22"/>
        </w:rPr>
      </w:pPr>
    </w:p>
    <w:p w:rsidR="00B71D2E" w:rsidRPr="002C6197" w:rsidRDefault="00B71D2E" w:rsidP="00F7774E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>Kasılıp gevşeyerek vücudun hareketini sağlayan yapı aşağıdakilerden hangisidir?</w:t>
      </w:r>
    </w:p>
    <w:p w:rsidR="00B71D2E" w:rsidRPr="002C6197" w:rsidRDefault="00B71D2E" w:rsidP="00F7774E">
      <w:pPr>
        <w:rPr>
          <w:rFonts w:ascii="Arial" w:hAnsi="Arial" w:cs="Arial"/>
          <w:sz w:val="22"/>
          <w:szCs w:val="22"/>
        </w:rPr>
      </w:pPr>
    </w:p>
    <w:p w:rsidR="00B71D2E" w:rsidRDefault="00B71D2E" w:rsidP="00F7774E">
      <w:pPr>
        <w:ind w:left="360"/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>A )</w:t>
      </w:r>
      <w:r w:rsidRPr="002C6197">
        <w:rPr>
          <w:rFonts w:ascii="Arial" w:hAnsi="Arial" w:cs="Arial"/>
          <w:sz w:val="22"/>
          <w:szCs w:val="22"/>
        </w:rPr>
        <w:t xml:space="preserve">  Kan </w:t>
      </w:r>
      <w:r w:rsidRPr="002C6197">
        <w:rPr>
          <w:rFonts w:ascii="Arial" w:hAnsi="Arial" w:cs="Arial"/>
          <w:sz w:val="22"/>
          <w:szCs w:val="22"/>
        </w:rPr>
        <w:tab/>
        <w:t xml:space="preserve">                 </w:t>
      </w:r>
      <w:r w:rsidRPr="002C6197">
        <w:rPr>
          <w:rFonts w:ascii="Arial" w:hAnsi="Arial" w:cs="Arial"/>
          <w:b/>
          <w:color w:val="FF0000"/>
          <w:sz w:val="22"/>
          <w:szCs w:val="22"/>
        </w:rPr>
        <w:t>B )</w:t>
      </w:r>
      <w:r w:rsidRPr="002C6197">
        <w:rPr>
          <w:rFonts w:ascii="Arial" w:hAnsi="Arial" w:cs="Arial"/>
          <w:sz w:val="22"/>
          <w:szCs w:val="22"/>
        </w:rPr>
        <w:t xml:space="preserve">  Kas </w:t>
      </w:r>
      <w:r w:rsidRPr="002C6197">
        <w:rPr>
          <w:rFonts w:ascii="Arial" w:hAnsi="Arial" w:cs="Arial"/>
          <w:sz w:val="22"/>
          <w:szCs w:val="22"/>
        </w:rPr>
        <w:tab/>
        <w:t xml:space="preserve">                   </w:t>
      </w:r>
      <w:r w:rsidRPr="002C6197">
        <w:rPr>
          <w:rFonts w:ascii="Arial" w:hAnsi="Arial" w:cs="Arial"/>
          <w:b/>
          <w:sz w:val="22"/>
          <w:szCs w:val="22"/>
        </w:rPr>
        <w:t>C )</w:t>
      </w:r>
      <w:r w:rsidRPr="002C6197">
        <w:rPr>
          <w:rFonts w:ascii="Arial" w:hAnsi="Arial" w:cs="Arial"/>
          <w:sz w:val="22"/>
          <w:szCs w:val="22"/>
        </w:rPr>
        <w:t xml:space="preserve">  Eklem                   </w:t>
      </w:r>
      <w:r w:rsidRPr="002C6197">
        <w:rPr>
          <w:rFonts w:ascii="Arial" w:hAnsi="Arial" w:cs="Arial"/>
          <w:b/>
          <w:sz w:val="22"/>
          <w:szCs w:val="22"/>
        </w:rPr>
        <w:t>D )</w:t>
      </w:r>
      <w:r w:rsidRPr="002C6197">
        <w:rPr>
          <w:rFonts w:ascii="Arial" w:hAnsi="Arial" w:cs="Arial"/>
          <w:sz w:val="22"/>
          <w:szCs w:val="22"/>
        </w:rPr>
        <w:t xml:space="preserve">  Kalp</w:t>
      </w:r>
    </w:p>
    <w:p w:rsidR="00B71D2E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</w:t>
      </w:r>
      <w:r w:rsidRPr="002C6197">
        <w:rPr>
          <w:rFonts w:ascii="Arial" w:hAnsi="Arial" w:cs="Arial"/>
          <w:b/>
          <w:sz w:val="22"/>
          <w:szCs w:val="22"/>
          <w:u w:val="single"/>
        </w:rPr>
        <w:t>. Aşağıdaki soruların cevaplarını yazınız.     (   50 puan   )</w:t>
      </w: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>İskeletimizin temel kısımlarını şekil üzerinde gösteriniz.</w:t>
      </w:r>
    </w:p>
    <w:p w:rsidR="00B71D2E" w:rsidRPr="002C6197" w:rsidRDefault="00B71D2E" w:rsidP="00F7774E">
      <w:pPr>
        <w:ind w:left="360"/>
        <w:jc w:val="center"/>
        <w:rPr>
          <w:rFonts w:ascii="Arial" w:hAnsi="Arial" w:cs="Arial"/>
          <w:sz w:val="22"/>
          <w:szCs w:val="22"/>
        </w:rPr>
      </w:pPr>
      <w:r w:rsidRPr="001E591C">
        <w:rPr>
          <w:rFonts w:ascii="Arial" w:hAnsi="Arial" w:cs="Arial"/>
          <w:noProof/>
          <w:sz w:val="22"/>
          <w:szCs w:val="22"/>
        </w:rPr>
        <w:pict>
          <v:shape id="Resim 7" o:spid="_x0000_i1033" type="#_x0000_t75" alt="iskeletimiz" style="width:80.25pt;height:168.75pt;visibility:visible">
            <v:imagedata r:id="rId12" o:title="" grayscale="t"/>
          </v:shape>
        </w:pict>
      </w:r>
    </w:p>
    <w:p w:rsidR="00B71D2E" w:rsidRPr="002C6197" w:rsidRDefault="00B71D2E" w:rsidP="00F7774E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>Aşağıda kemik çeşitleri ile ilgili verilen şekle uygun olarak kemiğin çeşidini yazınız.</w:t>
      </w: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 xml:space="preserve"> 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8" o:spid="_x0000_i1034" type="#_x0000_t75" alt="kalça kemiği" style="width:95.25pt;height:83.25pt;visibility:visible">
            <v:imagedata r:id="rId13" o:title="" grayscale="t"/>
          </v:shape>
        </w:pict>
      </w:r>
      <w:r w:rsidRPr="002C6197">
        <w:rPr>
          <w:rFonts w:ascii="Arial" w:hAnsi="Arial" w:cs="Arial"/>
          <w:sz w:val="22"/>
          <w:szCs w:val="22"/>
        </w:rPr>
        <w:t xml:space="preserve">                 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9" o:spid="_x0000_i1035" type="#_x0000_t75" alt="kol kemiği" style="width:69.75pt;height:82.5pt;visibility:visible">
            <v:imagedata r:id="rId14" o:title="" grayscale="t"/>
          </v:shape>
        </w:pict>
      </w:r>
      <w:r w:rsidRPr="002C6197">
        <w:rPr>
          <w:rFonts w:ascii="Arial" w:hAnsi="Arial" w:cs="Arial"/>
          <w:sz w:val="22"/>
          <w:szCs w:val="22"/>
        </w:rPr>
        <w:t xml:space="preserve">                   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10" o:spid="_x0000_i1036" type="#_x0000_t75" alt="omurlar" style="width:61.5pt;height:82.5pt;visibility:visible">
            <v:imagedata r:id="rId15" o:title="" grayscale="t"/>
          </v:shape>
        </w:pict>
      </w:r>
    </w:p>
    <w:p w:rsidR="00B71D2E" w:rsidRPr="002C6197" w:rsidRDefault="00B71D2E" w:rsidP="00F7774E">
      <w:pPr>
        <w:tabs>
          <w:tab w:val="center" w:pos="5850"/>
          <w:tab w:val="left" w:pos="8355"/>
        </w:tabs>
        <w:ind w:left="360"/>
        <w:rPr>
          <w:rFonts w:ascii="Arial" w:hAnsi="Arial" w:cs="Arial"/>
          <w:b/>
          <w:color w:val="FF0000"/>
          <w:sz w:val="22"/>
          <w:szCs w:val="22"/>
        </w:rPr>
      </w:pPr>
      <w:r w:rsidRPr="002C6197">
        <w:rPr>
          <w:rFonts w:ascii="Arial" w:hAnsi="Arial" w:cs="Arial"/>
          <w:b/>
          <w:color w:val="FF0000"/>
          <w:sz w:val="22"/>
          <w:szCs w:val="22"/>
        </w:rPr>
        <w:t xml:space="preserve">               Yassı kemikler                              uzun kemikler</w:t>
      </w:r>
      <w:r w:rsidRPr="002C6197">
        <w:rPr>
          <w:rFonts w:ascii="Arial" w:hAnsi="Arial" w:cs="Arial"/>
          <w:b/>
          <w:color w:val="FF0000"/>
          <w:sz w:val="22"/>
          <w:szCs w:val="22"/>
        </w:rPr>
        <w:tab/>
        <w:t xml:space="preserve">   kısa kemikler</w:t>
      </w:r>
    </w:p>
    <w:p w:rsidR="00B71D2E" w:rsidRPr="002C6197" w:rsidRDefault="00B71D2E" w:rsidP="00F7774E">
      <w:pPr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 xml:space="preserve">Kas ve iskelet sağlığımızı korumak için neler yapmalıyız?    </w:t>
      </w:r>
      <w:r>
        <w:rPr>
          <w:rFonts w:ascii="Arial" w:hAnsi="Arial" w:cs="Arial"/>
          <w:b/>
          <w:sz w:val="22"/>
          <w:szCs w:val="22"/>
        </w:rPr>
        <w:t>5</w:t>
      </w:r>
      <w:r w:rsidRPr="002C6197">
        <w:rPr>
          <w:rFonts w:ascii="Arial" w:hAnsi="Arial" w:cs="Arial"/>
          <w:b/>
          <w:sz w:val="22"/>
          <w:szCs w:val="22"/>
        </w:rPr>
        <w:t xml:space="preserve">  tanesini yazınız.</w:t>
      </w:r>
    </w:p>
    <w:p w:rsidR="00B71D2E" w:rsidRPr="002C6197" w:rsidRDefault="00B71D2E" w:rsidP="00F7774E">
      <w:pPr>
        <w:tabs>
          <w:tab w:val="left" w:pos="975"/>
        </w:tabs>
        <w:rPr>
          <w:rFonts w:ascii="Arial" w:hAnsi="Arial" w:cs="Arial"/>
          <w:b/>
          <w:color w:val="FF0000"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 xml:space="preserve">          </w:t>
      </w:r>
      <w:r w:rsidRPr="002C6197">
        <w:rPr>
          <w:rFonts w:ascii="Arial" w:hAnsi="Arial" w:cs="Arial"/>
          <w:b/>
          <w:color w:val="FF0000"/>
          <w:sz w:val="22"/>
          <w:szCs w:val="22"/>
        </w:rPr>
        <w:t>1. Yazarken, okurken dik oturmalıyız.</w:t>
      </w:r>
      <w:r w:rsidRPr="002C6197">
        <w:rPr>
          <w:rFonts w:ascii="Arial" w:hAnsi="Arial" w:cs="Arial"/>
          <w:b/>
          <w:color w:val="FF0000"/>
          <w:sz w:val="22"/>
          <w:szCs w:val="22"/>
        </w:rPr>
        <w:br/>
        <w:t xml:space="preserve">          2. Yere eğilirken belimizi bükmek yerine, dizlerimizi kırmalıyız.</w:t>
      </w:r>
      <w:r w:rsidRPr="002C6197">
        <w:rPr>
          <w:rFonts w:ascii="Arial" w:hAnsi="Arial" w:cs="Arial"/>
          <w:b/>
          <w:color w:val="FF0000"/>
          <w:sz w:val="22"/>
          <w:szCs w:val="22"/>
        </w:rPr>
        <w:br/>
        <w:t xml:space="preserve">          3. Eşya taşırken ağırlığı belimize vermemeliyiz.</w:t>
      </w:r>
      <w:r w:rsidRPr="002C6197">
        <w:rPr>
          <w:rFonts w:ascii="Arial" w:hAnsi="Arial" w:cs="Arial"/>
          <w:b/>
          <w:color w:val="FF0000"/>
          <w:sz w:val="22"/>
          <w:szCs w:val="22"/>
        </w:rPr>
        <w:br/>
        <w:t xml:space="preserve">          4. Düzenli egzersiz yapmalıyız.</w:t>
      </w:r>
      <w:r w:rsidRPr="002C6197">
        <w:rPr>
          <w:rFonts w:ascii="Arial" w:hAnsi="Arial" w:cs="Arial"/>
          <w:b/>
          <w:color w:val="FF0000"/>
          <w:sz w:val="22"/>
          <w:szCs w:val="22"/>
        </w:rPr>
        <w:br/>
        <w:t xml:space="preserve">          5. Dengeli ve yeterli beslenmeliyiz.</w:t>
      </w:r>
      <w:r w:rsidRPr="002C6197">
        <w:rPr>
          <w:rFonts w:ascii="Arial" w:hAnsi="Arial" w:cs="Arial"/>
          <w:b/>
          <w:color w:val="FF0000"/>
          <w:sz w:val="22"/>
          <w:szCs w:val="22"/>
        </w:rPr>
        <w:br/>
        <w:t xml:space="preserve">          6. Ani hareketlerden kaçınmalıyız.</w:t>
      </w:r>
    </w:p>
    <w:p w:rsidR="00B71D2E" w:rsidRPr="002C6197" w:rsidRDefault="00B71D2E" w:rsidP="00F7774E">
      <w:pPr>
        <w:tabs>
          <w:tab w:val="left" w:pos="975"/>
        </w:tabs>
        <w:ind w:left="360"/>
        <w:rPr>
          <w:rFonts w:ascii="Arial" w:hAnsi="Arial" w:cs="Arial"/>
          <w:b/>
          <w:color w:val="FF0000"/>
          <w:sz w:val="22"/>
          <w:szCs w:val="22"/>
        </w:rPr>
      </w:pPr>
      <w:r w:rsidRPr="002C6197">
        <w:rPr>
          <w:rFonts w:ascii="Arial" w:hAnsi="Arial" w:cs="Arial"/>
          <w:b/>
          <w:color w:val="FF0000"/>
          <w:sz w:val="22"/>
          <w:szCs w:val="22"/>
        </w:rPr>
        <w:t xml:space="preserve">     7. Kasları çok yorucu ve zorlayıcı hareketler yapmamalıyız.</w:t>
      </w:r>
    </w:p>
    <w:p w:rsidR="00B71D2E" w:rsidRPr="002C6197" w:rsidRDefault="00B71D2E" w:rsidP="00F7774E">
      <w:pPr>
        <w:tabs>
          <w:tab w:val="left" w:pos="975"/>
        </w:tabs>
        <w:ind w:left="360"/>
        <w:rPr>
          <w:rFonts w:ascii="Arial" w:hAnsi="Arial" w:cs="Arial"/>
          <w:b/>
          <w:color w:val="FF0000"/>
          <w:sz w:val="22"/>
          <w:szCs w:val="22"/>
        </w:rPr>
      </w:pPr>
    </w:p>
    <w:p w:rsidR="00B71D2E" w:rsidRPr="002C6197" w:rsidRDefault="00B71D2E" w:rsidP="00F7774E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>Soluk alıp vermede görevli yapı ve organları aşağıdaki şekil üzerinde belirtin.</w:t>
      </w: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1E591C">
        <w:rPr>
          <w:rFonts w:ascii="Arial" w:hAnsi="Arial" w:cs="Arial"/>
          <w:noProof/>
          <w:sz w:val="22"/>
          <w:szCs w:val="22"/>
        </w:rPr>
        <w:pict>
          <v:shape id="Resim 11" o:spid="_x0000_i1037" type="#_x0000_t75" alt="solunum_sekil0-yazılı" style="width:159pt;height:197.25pt;visibility:visible">
            <v:imagedata r:id="rId16" o:title="" grayscale="t"/>
          </v:shape>
        </w:pict>
      </w: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  <w:r w:rsidRPr="002C6197">
        <w:rPr>
          <w:rFonts w:ascii="Arial" w:hAnsi="Arial" w:cs="Arial"/>
          <w:sz w:val="22"/>
          <w:szCs w:val="22"/>
        </w:rPr>
        <w:t xml:space="preserve">                     </w:t>
      </w:r>
    </w:p>
    <w:p w:rsidR="00B71D2E" w:rsidRPr="002C6197" w:rsidRDefault="00B71D2E" w:rsidP="00F7774E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C6197">
        <w:rPr>
          <w:rFonts w:ascii="Arial" w:hAnsi="Arial" w:cs="Arial"/>
          <w:b/>
          <w:sz w:val="22"/>
          <w:szCs w:val="22"/>
        </w:rPr>
        <w:t>Kanın vücuttaki dolaşımını sağlayan yapı ve organlar nelerdir?</w:t>
      </w:r>
    </w:p>
    <w:p w:rsidR="00B71D2E" w:rsidRPr="002C6197" w:rsidRDefault="00B71D2E" w:rsidP="00F7774E">
      <w:pPr>
        <w:ind w:left="360"/>
        <w:rPr>
          <w:rFonts w:ascii="Arial" w:hAnsi="Arial" w:cs="Arial"/>
          <w:sz w:val="22"/>
          <w:szCs w:val="22"/>
        </w:rPr>
      </w:pPr>
    </w:p>
    <w:p w:rsidR="00B71D2E" w:rsidRPr="002C6197" w:rsidRDefault="00B71D2E" w:rsidP="00F7774E">
      <w:pPr>
        <w:ind w:firstLine="708"/>
        <w:rPr>
          <w:rFonts w:ascii="Arial" w:hAnsi="Arial" w:cs="Arial"/>
          <w:b/>
          <w:color w:val="FF0000"/>
          <w:sz w:val="22"/>
          <w:szCs w:val="22"/>
        </w:rPr>
      </w:pPr>
      <w:r w:rsidRPr="002C6197">
        <w:rPr>
          <w:rFonts w:ascii="Arial" w:hAnsi="Arial" w:cs="Arial"/>
          <w:b/>
          <w:color w:val="FF0000"/>
          <w:sz w:val="22"/>
          <w:szCs w:val="22"/>
        </w:rPr>
        <w:t>Kalp ve damarlardır.</w:t>
      </w:r>
    </w:p>
    <w:p w:rsidR="00B71D2E" w:rsidRDefault="00B71D2E" w:rsidP="002F49E9">
      <w:pPr>
        <w:jc w:val="center"/>
      </w:pPr>
      <w:hyperlink r:id="rId17" w:history="1">
        <w:r w:rsidRPr="00280E2E">
          <w:rPr>
            <w:rStyle w:val="Hyperlink"/>
          </w:rPr>
          <w:t>www.sorubak.com</w:t>
        </w:r>
      </w:hyperlink>
    </w:p>
    <w:p w:rsidR="00B71D2E" w:rsidRDefault="00B71D2E" w:rsidP="002F49E9">
      <w:pPr>
        <w:jc w:val="center"/>
      </w:pPr>
      <w:r>
        <w:t>Ücretsiz ve Üyeliksiz Dosya İndirme Keyfi</w:t>
      </w:r>
    </w:p>
    <w:sectPr w:rsidR="00B71D2E" w:rsidSect="00F7774E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35525"/>
    <w:multiLevelType w:val="hybridMultilevel"/>
    <w:tmpl w:val="6AFCD2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D10B1E"/>
    <w:multiLevelType w:val="hybridMultilevel"/>
    <w:tmpl w:val="4A9A6C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D13B75"/>
    <w:multiLevelType w:val="hybridMultilevel"/>
    <w:tmpl w:val="8110B4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C54C95"/>
    <w:multiLevelType w:val="hybridMultilevel"/>
    <w:tmpl w:val="44BC346A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6F294911"/>
    <w:multiLevelType w:val="hybridMultilevel"/>
    <w:tmpl w:val="B61E3B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693994"/>
    <w:multiLevelType w:val="hybridMultilevel"/>
    <w:tmpl w:val="1706A2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74E"/>
    <w:rsid w:val="001E591C"/>
    <w:rsid w:val="00280E2E"/>
    <w:rsid w:val="002C6197"/>
    <w:rsid w:val="002F49E9"/>
    <w:rsid w:val="005F4033"/>
    <w:rsid w:val="006218BA"/>
    <w:rsid w:val="00630C41"/>
    <w:rsid w:val="007019E7"/>
    <w:rsid w:val="0072153B"/>
    <w:rsid w:val="00941F1B"/>
    <w:rsid w:val="00A1347D"/>
    <w:rsid w:val="00B62CC4"/>
    <w:rsid w:val="00B71D2E"/>
    <w:rsid w:val="00EB0193"/>
    <w:rsid w:val="00F7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74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777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774E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2F49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382</Words>
  <Characters>2182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 HANIM</cp:lastModifiedBy>
  <cp:revision>2</cp:revision>
  <dcterms:created xsi:type="dcterms:W3CDTF">2011-10-18T18:32:00Z</dcterms:created>
  <dcterms:modified xsi:type="dcterms:W3CDTF">2011-10-25T15:27:00Z</dcterms:modified>
</cp:coreProperties>
</file>